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1128baf" w14:textId="1128baf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C22780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FD2F61">
      <w:pPr>
        <w:jc w:val="center"/>
        <w:rPr>
          <w:rFonts w:ascii="Times New Roman" w:hAnsi="Times New Roman"/>
          <w:b/>
        </w:rPr>
      </w:pPr>
      <w:r w:rsidRPr="00FD2F61">
        <w:rPr>
          <w:rFonts w:ascii="Times New Roman" w:hAnsi="Times New Roman"/>
          <w:b/>
        </w:rPr>
        <w:t xml:space="preserve">HADŽI KERAMIKA </w:t>
      </w:r>
      <w:proofErr w:type="spellStart"/>
      <w:r w:rsidRPr="00FD2F61">
        <w:rPr>
          <w:rFonts w:ascii="Times New Roman" w:hAnsi="Times New Roman"/>
          <w:b/>
        </w:rPr>
        <w:t>j.d.o.o</w:t>
      </w:r>
      <w:proofErr w:type="spellEnd"/>
      <w:r w:rsidRPr="00FD2F61">
        <w:rPr>
          <w:rFonts w:ascii="Times New Roman" w:hAnsi="Times New Roman"/>
          <w:b/>
        </w:rPr>
        <w:t xml:space="preserve">. u likvidaciji, Labin, </w:t>
      </w:r>
      <w:proofErr w:type="spellStart"/>
      <w:r w:rsidRPr="00FD2F61">
        <w:rPr>
          <w:rFonts w:ascii="Times New Roman" w:hAnsi="Times New Roman"/>
          <w:b/>
        </w:rPr>
        <w:t>Presika</w:t>
      </w:r>
      <w:proofErr w:type="spellEnd"/>
      <w:r w:rsidRPr="00FD2F61">
        <w:rPr>
          <w:rFonts w:ascii="Times New Roman" w:hAnsi="Times New Roman"/>
          <w:b/>
        </w:rPr>
        <w:t xml:space="preserve"> 12, OIB: 05876738544</w:t>
      </w:r>
      <w:r w:rsidRPr="00F70660" w:rsidR="00F70660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  <w:r w:rsidR="00D83314">
        <w:rPr>
          <w:rFonts w:ascii="Times New Roman" w:hAnsi="Times New Roman"/>
        </w:rPr>
        <w:t>3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747FCD" w:rsidP="004F3811" w:rsidRDefault="00747FCD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4D5C5A">
        <w:rPr>
          <w:rFonts w:ascii="Times New Roman" w:hAnsi="Times New Roman"/>
        </w:rPr>
        <w:t>13,00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E4431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22780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prema kojemu na dan </w:t>
      </w:r>
      <w:r w:rsidR="00C22780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4D5C5A">
        <w:rPr>
          <w:rFonts w:ascii="Times New Roman" w:hAnsi="Times New Roman"/>
        </w:rPr>
        <w:t xml:space="preserve">228 </w:t>
      </w:r>
      <w:r>
        <w:rPr>
          <w:rFonts w:ascii="Times New Roman" w:hAnsi="Times New Roman"/>
        </w:rPr>
        <w:t xml:space="preserve">dana u ukupnom iznosu od </w:t>
      </w:r>
      <w:r w:rsidR="004D5C5A">
        <w:rPr>
          <w:rFonts w:ascii="Times New Roman" w:hAnsi="Times New Roman"/>
        </w:rPr>
        <w:t>20.954,92</w:t>
      </w:r>
      <w:r w:rsidR="000868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kn. </w:t>
      </w:r>
      <w:r w:rsidR="00C22780">
        <w:rPr>
          <w:rFonts w:ascii="Times New Roman" w:hAnsi="Times New Roman"/>
        </w:rPr>
        <w:t xml:space="preserve">Na današnji dan blokada iznosi </w:t>
      </w:r>
      <w:r w:rsidR="004D5C5A">
        <w:rPr>
          <w:rFonts w:ascii="Times New Roman" w:hAnsi="Times New Roman"/>
        </w:rPr>
        <w:t>21.026,57</w:t>
      </w:r>
      <w:r w:rsidR="00C22780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4F3811" w:rsidP="00747FCD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747FCD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4D5C5A">
        <w:rPr>
          <w:rFonts w:ascii="Times New Roman" w:hAnsi="Times New Roman"/>
        </w:rPr>
        <w:t>13,05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FC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FD2F61" w:rsidP="00FD2F61" w:rsidRDefault="00FD2F6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St-131/2021-10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C22780">
      <w:rPr>
        <w:sz w:val="22"/>
        <w:szCs w:val="22"/>
      </w:rPr>
      <w:t>4 St-</w:t>
    </w:r>
    <w:r w:rsidR="00FD2F61">
      <w:rPr>
        <w:sz w:val="22"/>
        <w:szCs w:val="22"/>
      </w:rPr>
      <w:t>131/2021-10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618C2"/>
    <w:rsid w:val="00070A05"/>
    <w:rsid w:val="0007639B"/>
    <w:rsid w:val="000868AE"/>
    <w:rsid w:val="000A00E1"/>
    <w:rsid w:val="000A7400"/>
    <w:rsid w:val="000E6670"/>
    <w:rsid w:val="00117DBA"/>
    <w:rsid w:val="00126C34"/>
    <w:rsid w:val="00145E4A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5C5A"/>
    <w:rsid w:val="004D73AE"/>
    <w:rsid w:val="004E4431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C37EF"/>
    <w:rsid w:val="006D396B"/>
    <w:rsid w:val="006E792D"/>
    <w:rsid w:val="00747FCD"/>
    <w:rsid w:val="00753A24"/>
    <w:rsid w:val="00762F0D"/>
    <w:rsid w:val="008072B5"/>
    <w:rsid w:val="008145B5"/>
    <w:rsid w:val="0081659F"/>
    <w:rsid w:val="008357EF"/>
    <w:rsid w:val="0084288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946FA"/>
    <w:rsid w:val="00BE3960"/>
    <w:rsid w:val="00C14820"/>
    <w:rsid w:val="00C22467"/>
    <w:rsid w:val="00C22780"/>
    <w:rsid w:val="00C24C17"/>
    <w:rsid w:val="00C3463C"/>
    <w:rsid w:val="00C50565"/>
    <w:rsid w:val="00C66696"/>
    <w:rsid w:val="00C67C0F"/>
    <w:rsid w:val="00C917D3"/>
    <w:rsid w:val="00C91BCA"/>
    <w:rsid w:val="00C91E04"/>
    <w:rsid w:val="00CD254E"/>
    <w:rsid w:val="00CD2568"/>
    <w:rsid w:val="00CF7611"/>
    <w:rsid w:val="00D83314"/>
    <w:rsid w:val="00DF0331"/>
    <w:rsid w:val="00E3781E"/>
    <w:rsid w:val="00E51C1E"/>
    <w:rsid w:val="00F54B6C"/>
    <w:rsid w:val="00F70660"/>
    <w:rsid w:val="00F7305D"/>
    <w:rsid w:val="00FB6C30"/>
    <w:rsid w:val="00FD2F61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618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18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18C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18C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18C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2021.</izvorni_sadrzaj>
    <derivirana_varijabla naziv="DomainObject.StvarniPocetakDatum_1">19. ožujka 2021.</derivirana_varijabla>
  </DomainObject.StvarniPocetakDatum>
  <DomainObject.StvarniZavrsetakDatum>
    <izvorni_sadrzaj>19. ožujka 2021.</izvorni_sadrzaj>
    <derivirana_varijabla naziv="DomainObject.StvarniZavrsetakDatum_1">19. ožujka 2021.</derivirana_varijabla>
  </DomainObject.StvarniZavrsetakDatum>
  <DomainObject.PlaniraniZavrsetakDatum>
    <izvorni_sadrzaj>19. ožujka 2021.</izvorni_sadrzaj>
    <derivirana_varijabla naziv="DomainObject.PlaniraniZavrsetakDatum_1">19. ožujka 2021.</derivirana_varijabla>
  </DomainObject.PlaniraniZavrsetakDatum>
  <DomainObject.PlaniraniPocetakDatum>
    <izvorni_sadrzaj>19. ožujka 2021.</izvorni_sadrzaj>
    <derivirana_varijabla naziv="DomainObject.PlaniraniPocetakDatum_1">19. ožujka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2021.</izvorni_sadrzaj>
    <derivirana_varijabla naziv="DomainObject.Zapisnik.DatumKreiranja_1">22.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St-131/2021-10</izvorni_sadrzaj>
    <derivirana_varijabla naziv="DomainObject.Zapisnik.Oznaka_1">St-131/2021-10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St-131/2021</izvorni_sadrzaj>
    <derivirana_varijabla naziv="DomainObject.Predmet.OznakaBroj_1">St-131/2021</derivirana_varijabla>
  </DomainObject.Predmet.OznakaBroj>
  <DomainObject.Predmet.OznakaBrojOptuznogAkta>
    <izvorni_sadrzaj>04-06-21-1433</izvorni_sadrzaj>
    <derivirana_varijabla naziv="DomainObject.Predmet.OznakaBrojOptuznogAkta_1">04-06-21-1433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HADŽI KERAMIKA j.d.o.o. u likvidaciji, LABIN zastupanog po punomoćniku Elvis Hadži</izvorni_sadrzaj>
    <derivirana_varijabla naziv="DomainObject.Predmet.ProtustrankaFormated_1">  HADŽI KERAMIKA j.d.o.o. u likvidaciji, LABIN zastupanog po punomoćniku Elvis Hadži</derivirana_varijabla>
  </DomainObject.Predmet.ProtustrankaFormated>
  <DomainObject.Predmet.ProtustrankaFormatedOIB>
    <izvorni_sadrzaj>  HADŽI KERAMIKA j.d.o.o. u likvidaciji, LABIN, OIB 05876738544 zastupanog po punomoćniku Elvis Hadži</izvorni_sadrzaj>
    <derivirana_varijabla naziv="DomainObject.Predmet.ProtustrankaFormatedOIB_1">  HADŽI KERAMIKA j.d.o.o. u likvidaciji, LABIN, OIB 05876738544 zastupanog po punomoćniku Elvis Hadži</derivirana_varijabla>
  </DomainObject.Predmet.ProtustrankaFormatedOIB>
  <DomainObject.Predmet.ProtustrankaFormatedWithAdress>
    <izvorni_sadrzaj> HADŽI KERAMIKA j.d.o.o. u likvidaciji, LABIN, Presika 12, 52220 Labin zastupanog po punomoćniku Elvis Hadži</izvorni_sadrzaj>
    <derivirana_varijabla naziv="DomainObject.Predmet.ProtustrankaFormatedWithAdress_1"> HADŽI KERAMIKA j.d.o.o. u likvidaciji, LABIN, Presika 12, 52220 Labin zastupanog po punomoćniku Elvis Hadži</derivirana_varijabla>
  </DomainObject.Predmet.ProtustrankaFormatedWithAdress>
  <DomainObject.Predmet.ProtustrankaFormatedWithAdressOIB>
    <izvorni_sadrzaj> HADŽI KERAMIKA j.d.o.o. u likvidaciji, LABIN, OIB 05876738544, Presika 12, 52220 Labin zastupanog po punomoćniku Elvis Hadži</izvorni_sadrzaj>
    <derivirana_varijabla naziv="DomainObject.Predmet.ProtustrankaFormatedWithAdressOIB_1"> HADŽI KERAMIKA j.d.o.o. u likvidaciji, LABIN, OIB 05876738544, Presika 12, 52220 Labin zastupanog po punomoćniku Elvis Hadži</derivirana_varijabla>
  </DomainObject.Predmet.ProtustrankaFormatedWithAdressOIB>
  <DomainObject.Predmet.ProtustrankaWithAdress>
    <izvorni_sadrzaj>HADŽI KERAMIKA j.d.o.o. u likvidaciji, LABIN Presika 12, 52220 Labin</izvorni_sadrzaj>
    <derivirana_varijabla naziv="DomainObject.Predmet.ProtustrankaWithAdress_1">HADŽI KERAMIKA j.d.o.o. u likvidaciji, LABIN Presika 12, 52220 Labin</derivirana_varijabla>
  </DomainObject.Predmet.ProtustrankaWithAdress>
  <DomainObject.Predmet.ProtustrankaWithAdressOIB>
    <izvorni_sadrzaj>HADŽI KERAMIKA j.d.o.o. u likvidaciji, LABIN, OIB 05876738544, Presika 12, 52220 Labin</izvorni_sadrzaj>
    <derivirana_varijabla naziv="DomainObject.Predmet.ProtustrankaWithAdressOIB_1">HADŽI KERAMIKA j.d.o.o. u likvidaciji, LABIN, OIB 05876738544, Presika 12, 52220 Labin</derivirana_varijabla>
  </DomainObject.Predmet.ProtustrankaWithAdressOIB>
  <DomainObject.Predmet.ProtustrankaNazivFormated>
    <izvorni_sadrzaj>HADŽI KERAMIKA j.d.o.o. u likvidaciji, LABIN</izvorni_sadrzaj>
    <derivirana_varijabla naziv="DomainObject.Predmet.ProtustrankaNazivFormated_1">HADŽI KERAMIKA j.d.o.o. u likvidaciji, LABIN</derivirana_varijabla>
  </DomainObject.Predmet.ProtustrankaNazivFormated>
  <DomainObject.Predmet.ProtustrankaNazivFormatedOIB>
    <izvorni_sadrzaj>HADŽI KERAMIKA j.d.o.o. u likvidaciji, LABIN, OIB 05876738544</izvorni_sadrzaj>
    <derivirana_varijabla naziv="DomainObject.Predmet.ProtustrankaNazivFormatedOIB_1">HADŽI KERAMIKA j.d.o.o. u likvidaciji, LABIN, OIB 05876738544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20954.92</izvorni_sadrzaj>
    <derivirana_varijabla naziv="DomainObject.Predmet.TrenutnaVrijednost_1">20954.92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HADŽI KERAMIKA j.d.o.o. u likvidaciji, LABIN zastupanog po punomoćniku Elvis Hadži</item>
    </izvorni_sadrzaj>
    <derivirana_varijabla naziv="DomainObject.Predmet.ProtuStrankaListFormated_1">
      <item>HADŽI KERAMIKA j.d.o.o. u likvidaciji, LABIN zastupanog po punomoćniku Elvis Hadži</item>
    </derivirana_varijabla>
  </DomainObject.Predmet.ProtuStrankaListFormated>
  <DomainObject.Predmet.ProtuStrankaListFormatedOIB>
    <izvorni_sadrzaj>
      <item>HADŽI KERAMIKA j.d.o.o. u likvidaciji, LABIN, OIB 05876738544 zastupanog po punomoćniku Elvis Hadži</item>
    </izvorni_sadrzaj>
    <derivirana_varijabla naziv="DomainObject.Predmet.ProtuStrankaListFormatedOIB_1">
      <item>HADŽI KERAMIKA j.d.o.o. u likvidaciji, LABIN, OIB 05876738544 zastupanog po punomoćniku Elvis Hadži</item>
    </derivirana_varijabla>
  </DomainObject.Predmet.ProtuStrankaListFormatedOIB>
  <DomainObject.Predmet.ProtuStrankaListFormatedWithAdress>
    <izvorni_sadrzaj>
      <item>HADŽI KERAMIKA j.d.o.o. u likvidaciji, LABIN, Presika 12, 52220 Labin zastupanog po punomoćniku Elvis Hadži</item>
    </izvorni_sadrzaj>
    <derivirana_varijabla naziv="DomainObject.Predmet.ProtuStrankaListFormatedWithAdress_1">
      <item>HADŽI KERAMIKA j.d.o.o. u likvidaciji, LABIN, Presika 12, 52220 Labin zastupanog po punomoćniku Elvis Hadži</item>
    </derivirana_varijabla>
  </DomainObject.Predmet.ProtuStrankaListFormatedWithAdress>
  <DomainObject.Predmet.ProtuStrankaListFormatedWithAdressOIB>
    <izvorni_sadrzaj>
      <item>HADŽI KERAMIKA j.d.o.o. u likvidaciji, LABIN, OIB 05876738544, Presika 12, 52220 Labin zastupanog po punomoćniku Elvis Hadži</item>
    </izvorni_sadrzaj>
    <derivirana_varijabla naziv="DomainObject.Predmet.ProtuStrankaListFormatedWithAdressOIB_1">
      <item>HADŽI KERAMIKA j.d.o.o. u likvidaciji, LABIN, OIB 05876738544, Presika 12, 52220 Labin zastupanog po punomoćniku Elvis Hadži</item>
    </derivirana_varijabla>
  </DomainObject.Predmet.ProtuStrankaListFormatedWithAdressOIB>
  <DomainObject.Predmet.ProtuStrankaListNazivFormated>
    <izvorni_sadrzaj>
      <item>HADŽI KERAMIKA j.d.o.o. u likvidaciji, LABIN</item>
    </izvorni_sadrzaj>
    <derivirana_varijabla naziv="DomainObject.Predmet.ProtuStrankaListNazivFormated_1">
      <item>HADŽI KERAMIKA j.d.o.o. u likvidaciji, LABIN</item>
    </derivirana_varijabla>
  </DomainObject.Predmet.ProtuStrankaListNazivFormated>
  <DomainObject.Predmet.ProtuStrankaListNazivFormatedOIB>
    <izvorni_sadrzaj>
      <item>HADŽI KERAMIKA j.d.o.o. u likvidaciji, LABIN, OIB 05876738544</item>
    </izvorni_sadrzaj>
    <derivirana_varijabla naziv="DomainObject.Predmet.ProtuStrankaListNazivFormatedOIB_1">
      <item>HADŽI KERAMIKA j.d.o.o. u likvidaciji, LABIN, OIB 05876738544</item>
    </derivirana_varijabla>
  </DomainObject.Predmet.ProtuStrankaListNazivFormatedOIB>
  <DomainObject.Predmet.OstaliListFormated>
    <izvorni_sadrzaj>
      <item>Elvis Hadži punomoćnik sudionika u postupku HADŽI KERAMIKA j.d.o.o. u likvidaciji, LABIN</item>
    </izvorni_sadrzaj>
    <derivirana_varijabla naziv="DomainObject.Predmet.OstaliListFormated_1">
      <item>Elvis Hadži punomoćnik sudionika u postupku HADŽI KERAMIKA j.d.o.o. u likvidaciji, LABIN</item>
    </derivirana_varijabla>
  </DomainObject.Predmet.OstaliListFormated>
  <DomainObject.Predmet.OstaliListFormatedOIB>
    <izvorni_sadrzaj>
      <item>Elvis Hadži, OIB 96451987760 punomoćnik sudionika u postupku HADŽI KERAMIKA j.d.o.o. u likvidaciji, LABIN</item>
    </izvorni_sadrzaj>
    <derivirana_varijabla naziv="DomainObject.Predmet.OstaliListFormatedOIB_1">
      <item>Elvis Hadži, OIB 96451987760 punomoćnik sudionika u postupku HADŽI KERAMIKA j.d.o.o. u likvidaciji, LABIN</item>
    </derivirana_varijabla>
  </DomainObject.Predmet.OstaliListFormatedOIB>
  <DomainObject.Predmet.OstaliListFormatedWithAdress>
    <izvorni_sadrzaj>
      <item>Elvis Hadži, Presika 12, 52220 Presika punomoćnik sudionika u postupku HADŽI KERAMIKA j.d.o.o. u likvidaciji, LABIN</item>
    </izvorni_sadrzaj>
    <derivirana_varijabla naziv="DomainObject.Predmet.OstaliListFormatedWithAdress_1">
      <item>Elvis Hadži, Presika 12, 52220 Presika punomoćnik sudionika u postupku HADŽI KERAMIKA j.d.o.o. u likvidaciji, LABIN</item>
    </derivirana_varijabla>
  </DomainObject.Predmet.OstaliListFormatedWithAdress>
  <DomainObject.Predmet.OstaliListFormatedWithAdressOIB>
    <izvorni_sadrzaj>
      <item>Elvis Hadži, OIB 96451987760, Presika 12, 52220 Presika punomoćnik sudionika u postupku HADŽI KERAMIKA j.d.o.o. u likvidaciji, LABIN</item>
    </izvorni_sadrzaj>
    <derivirana_varijabla naziv="DomainObject.Predmet.OstaliListFormatedWithAdressOIB_1">
      <item>Elvis Hadži, OIB 96451987760, Presika 12, 52220 Presika punomoćnik sudionika u postupku HADŽI KERAMIKA j.d.o.o. u likvidaciji, LABIN</item>
    </derivirana_varijabla>
  </DomainObject.Predmet.OstaliListFormatedWithAdressOIB>
  <DomainObject.Predmet.OstaliListNazivFormated>
    <izvorni_sadrzaj>
      <item>Elvis Hadži</item>
    </izvorni_sadrzaj>
    <derivirana_varijabla naziv="DomainObject.Predmet.OstaliListNazivFormated_1">
      <item>Elvis Hadži</item>
    </derivirana_varijabla>
  </DomainObject.Predmet.OstaliListNazivFormated>
  <DomainObject.Predmet.OstaliListNazivFormatedOIB>
    <izvorni_sadrzaj>
      <item>Elvis Hadži, OIB 96451987760</item>
    </izvorni_sadrzaj>
    <derivirana_varijabla naziv="DomainObject.Predmet.OstaliListNazivFormatedOIB_1">
      <item>Elvis Hadži, OIB 96451987760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ožujka 2021.</izvorni_sadrzaj>
    <derivirana_varijabla naziv="DomainObject.Datum_1">22. ožujka 2021.</derivirana_varijabla>
  </DomainObject.Datum>
  <DomainObject.PoslovniBrojDokumenta>
    <izvorni_sadrzaj>St-131/2021-10</izvorni_sadrzaj>
    <derivirana_varijabla naziv="DomainObject.PoslovniBrojDokumenta_1">St-131/2021-10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HADŽI KERAMIKA j.d.o.o. u likvidaciji, LABIN</izvorni_sadrzaj>
    <derivirana_varijabla naziv="DomainObject.Predmet.ProtustrankaIDrugi_1">HADŽI KERAMIKA j.d.o.o. u likvidaciji, LABIN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HADŽI KERAMIKA j.d.o.o. u likvidaciji, LABIN, OIB 05876738544, Presika 12, 52220 Labin</izvorni_sadrzaj>
    <derivirana_varijabla naziv="DomainObject.Predmet.ProtustrankaIDrugiAdressOIB_1">HADŽI KERAMIKA j.d.o.o. u likvidaciji, LABIN, OIB 05876738544, Presika 12,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HADŽI KERAMIKA j.d.o.o. u likvidaciji, LABIN</item>
      <item>Financijska agencija (FINA)</item>
      <item>Elvis Hadži</item>
    </izvorni_sadrzaj>
    <derivirana_varijabla naziv="DomainObject.Predmet.SudioniciListNaziv_1">
      <item>HADŽI KERAMIKA j.d.o.o. u likvidaciji, LABIN</item>
      <item>Financijska agencija (FINA)</item>
      <item>Elvis Hadži</item>
    </derivirana_varijabla>
  </DomainObject.Predmet.SudioniciListNaziv>
  <DomainObject.Predmet.SudioniciListAdressOIB>
    <izvorni_sadrzaj>
      <item>HADŽI KERAMIKA j.d.o.o. u likvidaciji, LABIN, OIB 05876738544, Presika 12,52220 Labin</item>
      <item>Financijska agencija (FINA), OIB 85821130368, Ulica grada Vukovara 70,10000 Zagreb</item>
      <item>Elvis Hadži, OIB 96451987760, Presika 12,52220 Presika</item>
    </izvorni_sadrzaj>
    <derivirana_varijabla naziv="DomainObject.Predmet.SudioniciListAdressOIB_1">
      <item>HADŽI KERAMIKA j.d.o.o. u likvidaciji, LABIN, OIB 05876738544, Presika 12,52220 Labin</item>
      <item>Financijska agencija (FINA), OIB 85821130368, Ulica grada Vukovara 70,10000 Zagreb</item>
      <item>Elvis Hadži, OIB 96451987760, Presika 12,52220 Presika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05876738544</item>
      <item>, OIB 85821130368</item>
      <item>, OIB 96451987760</item>
    </izvorni_sadrzaj>
    <derivirana_varijabla naziv="DomainObject.Predmet.SudioniciListNazivOIB_1">
      <item>, OIB 05876738544</item>
      <item>, OIB 85821130368</item>
      <item>, OIB 96451987760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258AE-6D47-4418-BD64-A5B59C1D674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1431</properties:Characters>
  <properties:Lines>49</properties:Lines>
  <properties:Paragraphs>23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1721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2021-03-19T07:48:00Z</dcterms:created>
  <dc:creator>epincin</dc:creator>
  <cp:lastModifiedBy>Sanja Prodan</cp:lastModifiedBy>
  <cp:lastPrinted>2015-12-17T09:17:00Z</cp:lastPrinted>
  <dcterms:modified xmlns:xsi="http://www.w3.org/2001/XMLSchema-instance" xsi:type="dcterms:W3CDTF">2021-03-22T12:14:00Z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St-131/2021-10 / Zapisnik - Ročište radi rasprave o uvjetima za otvaranje steč. post. (St-131-2021-10-hadži keramika.docx)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